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AD0F2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LAKE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fl.1468)</w:t>
      </w:r>
    </w:p>
    <w:p w14:paraId="70BE89B6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Broad Street, Kent. Brasier.</w:t>
      </w:r>
    </w:p>
    <w:p w14:paraId="58B5F4FD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</w:p>
    <w:p w14:paraId="57848113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</w:p>
    <w:p w14:paraId="115896B6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1468</w:t>
      </w:r>
      <w:r>
        <w:rPr>
          <w:rFonts w:cs="Times New Roman"/>
          <w:szCs w:val="24"/>
          <w:lang w:val="en-GB"/>
        </w:rPr>
        <w:tab/>
        <w:t>William Petyt(q.v.) brought a plaint of debt against him, Richard Coker of</w:t>
      </w:r>
    </w:p>
    <w:p w14:paraId="0E9A91AC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Broad Street(q.v.) and Richard </w:t>
      </w:r>
      <w:proofErr w:type="spellStart"/>
      <w:r>
        <w:rPr>
          <w:rFonts w:cs="Times New Roman"/>
          <w:szCs w:val="24"/>
          <w:lang w:val="en-GB"/>
        </w:rPr>
        <w:t>atte</w:t>
      </w:r>
      <w:proofErr w:type="spellEnd"/>
      <w:r>
        <w:rPr>
          <w:rFonts w:cs="Times New Roman"/>
          <w:szCs w:val="24"/>
          <w:lang w:val="en-GB"/>
        </w:rPr>
        <w:t xml:space="preserve"> Ware of “Scotty </w:t>
      </w:r>
      <w:proofErr w:type="spellStart"/>
      <w:proofErr w:type="gramStart"/>
      <w:r>
        <w:rPr>
          <w:rFonts w:cs="Times New Roman"/>
          <w:szCs w:val="24"/>
          <w:lang w:val="en-GB"/>
        </w:rPr>
        <w:t>Shakholt</w:t>
      </w:r>
      <w:proofErr w:type="spellEnd"/>
      <w:r>
        <w:rPr>
          <w:rFonts w:cs="Times New Roman"/>
          <w:szCs w:val="24"/>
          <w:lang w:val="en-GB"/>
        </w:rPr>
        <w:t>”(</w:t>
      </w:r>
      <w:proofErr w:type="gramEnd"/>
      <w:r>
        <w:rPr>
          <w:rFonts w:cs="Times New Roman"/>
          <w:szCs w:val="24"/>
          <w:lang w:val="en-GB"/>
        </w:rPr>
        <w:t>q.v.).</w:t>
      </w:r>
    </w:p>
    <w:p w14:paraId="5AD326E2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 w:rsidRPr="00640803">
        <w:rPr>
          <w:rFonts w:cs="Times New Roman"/>
          <w:szCs w:val="24"/>
          <w:lang w:val="en-GB"/>
        </w:rPr>
        <w:t xml:space="preserve">( </w:t>
      </w:r>
      <w:hyperlink r:id="rId6" w:history="1">
        <w:r w:rsidRPr="00640803">
          <w:rPr>
            <w:rStyle w:val="Hyperlink"/>
            <w:rFonts w:cs="Times New Roman"/>
            <w:szCs w:val="24"/>
            <w:lang w:val="en-GB"/>
          </w:rPr>
          <w:t>https://waalt.uh.edu/index.php/CP40/826</w:t>
        </w:r>
      </w:hyperlink>
      <w:r w:rsidRPr="00640803">
        <w:rPr>
          <w:rFonts w:cs="Times New Roman"/>
          <w:szCs w:val="24"/>
          <w:lang w:val="en-GB"/>
        </w:rPr>
        <w:t xml:space="preserve"> )</w:t>
      </w:r>
    </w:p>
    <w:p w14:paraId="71879D2A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</w:p>
    <w:p w14:paraId="7AA55821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</w:p>
    <w:p w14:paraId="3432DE34" w14:textId="77777777" w:rsidR="00164A30" w:rsidRDefault="00164A30" w:rsidP="00164A3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13 January 2024</w:t>
      </w:r>
    </w:p>
    <w:p w14:paraId="1264AE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5D857" w14:textId="77777777" w:rsidR="00164A30" w:rsidRDefault="00164A30" w:rsidP="009139A6">
      <w:r>
        <w:separator/>
      </w:r>
    </w:p>
  </w:endnote>
  <w:endnote w:type="continuationSeparator" w:id="0">
    <w:p w14:paraId="2E3099AC" w14:textId="77777777" w:rsidR="00164A30" w:rsidRDefault="00164A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F9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104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DB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BF21F" w14:textId="77777777" w:rsidR="00164A30" w:rsidRDefault="00164A30" w:rsidP="009139A6">
      <w:r>
        <w:separator/>
      </w:r>
    </w:p>
  </w:footnote>
  <w:footnote w:type="continuationSeparator" w:id="0">
    <w:p w14:paraId="305B8834" w14:textId="77777777" w:rsidR="00164A30" w:rsidRDefault="00164A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C50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45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280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30"/>
    <w:rsid w:val="000666E0"/>
    <w:rsid w:val="00164A3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BF21E"/>
  <w15:chartTrackingRefBased/>
  <w15:docId w15:val="{961751ED-2922-4B03-B792-5A8FE45E5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4A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2024-01-14T16:29:00Z</dcterms:created>
  <dcterms:modified xsi:type="dcterms:W3CDTF">2024-01-14T16:30:00Z</dcterms:modified>
</cp:coreProperties>
</file>